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Greenwich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Greenwich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Greenwich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Greenwich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Greenwich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Greenwich are estimated to have a score of 1-2 on the PGSI (low-risk gambling), whilst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32.7% </w:t>
      </w:r>
      <w:r w:rsidRPr="004747BF">
        <w:rPr>
          <w:rFonts w:ascii="Libre Franklin Light" w:eastAsia="Times New Roman" w:hAnsi="Libre Franklin Light" w:cs="Calibri Light"/>
        </w:rPr>
        <w:t xml:space="preserve">of those respondents classified as PGSI 8+ in Greenwich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Greenwich is estimated to be </w:t>
      </w:r>
      <w:r w:rsidRPr="00773DF7">
        <w:rPr>
          <w:rFonts w:ascii="Libre Franklin Light" w:eastAsia="Times New Roman" w:hAnsi="Libre Franklin Light" w:cs="Calibri Light"/>
          <w:b/>
          <w:bCs/>
          <w:color w:val="C45911" w:themeColor="accent2" w:themeShade="BF"/>
        </w:rPr>
        <w:t xml:space="preserve">£11,071,867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Greenwich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Greenwich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Greenwich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Greenwich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een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Greenwich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een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Greenwich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Greenwich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een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Greenwich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Greenwich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Greenwich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Greenwich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Greenwich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Greenwich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£11,071,867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Greenwich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£180,343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£3,729,585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£267,174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£75,143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£137,762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£6,681,860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£11,071,867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Greenwich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Greenwich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Greenwich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Greenwich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Greenwich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Greenwich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Greenwich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Greenwich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6C57260-3974-4769-B34C-4456554303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